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F2B" w:rsidRDefault="006B0F2B" w:rsidP="00D803D8">
      <w:pPr>
        <w:jc w:val="center"/>
      </w:pPr>
      <w:r>
        <w:t>Протокол</w:t>
      </w:r>
    </w:p>
    <w:p w:rsidR="006B0F2B" w:rsidRDefault="006B0F2B" w:rsidP="003D2E3C">
      <w:pPr>
        <w:jc w:val="center"/>
      </w:pPr>
      <w:r>
        <w:t>школьного тура  олимпиады по</w:t>
      </w:r>
      <w:r w:rsidRPr="00875099">
        <w:rPr>
          <w:b/>
        </w:rPr>
        <w:t>истории</w:t>
      </w:r>
      <w:r>
        <w:t xml:space="preserve">МБОУ «Рунгинская СОШ Буинского муниципального района РТ». </w:t>
      </w:r>
    </w:p>
    <w:p w:rsidR="006B0F2B" w:rsidRDefault="006B0F2B" w:rsidP="003D2E3C">
      <w:pPr>
        <w:jc w:val="center"/>
      </w:pPr>
      <w:r>
        <w:t>Дата:  25.09.2017 г.</w:t>
      </w:r>
    </w:p>
    <w:p w:rsidR="006B0F2B" w:rsidRDefault="006B0F2B" w:rsidP="003D2E3C">
      <w:pPr>
        <w:jc w:val="center"/>
      </w:pPr>
    </w:p>
    <w:tbl>
      <w:tblPr>
        <w:tblW w:w="14235" w:type="dxa"/>
        <w:tblInd w:w="401" w:type="dxa"/>
        <w:tblLayout w:type="fixed"/>
        <w:tblCellMar>
          <w:left w:w="0" w:type="dxa"/>
          <w:right w:w="0" w:type="dxa"/>
        </w:tblCellMar>
        <w:tblLook w:val="00A0"/>
      </w:tblPr>
      <w:tblGrid>
        <w:gridCol w:w="1800"/>
        <w:gridCol w:w="1439"/>
        <w:gridCol w:w="1619"/>
        <w:gridCol w:w="734"/>
        <w:gridCol w:w="1066"/>
        <w:gridCol w:w="1540"/>
        <w:gridCol w:w="940"/>
        <w:gridCol w:w="1842"/>
        <w:gridCol w:w="1418"/>
        <w:gridCol w:w="1837"/>
      </w:tblGrid>
      <w:tr w:rsidR="006B0F2B" w:rsidTr="008670DE">
        <w:trPr>
          <w:trHeight w:val="2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Фамилия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Имя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Отчество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Класс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Количество баллов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Статус (победитель/призер)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Максимально возможное кол-во баллов по предмету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учителя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Имя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Отчество </w:t>
            </w:r>
          </w:p>
        </w:tc>
      </w:tr>
      <w:tr w:rsidR="006B0F2B" w:rsidTr="008670DE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b/>
                <w:color w:val="000000"/>
                <w:sz w:val="20"/>
                <w:szCs w:val="20"/>
              </w:rPr>
            </w:pPr>
            <w:r w:rsidRPr="008670DE">
              <w:rPr>
                <w:b/>
                <w:color w:val="000000"/>
                <w:sz w:val="20"/>
                <w:szCs w:val="20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b/>
                <w:sz w:val="20"/>
                <w:szCs w:val="20"/>
              </w:rPr>
            </w:pPr>
            <w:r w:rsidRPr="008670DE">
              <w:rPr>
                <w:b/>
                <w:sz w:val="20"/>
                <w:szCs w:val="20"/>
              </w:rPr>
              <w:t>Кристина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b/>
                <w:sz w:val="20"/>
                <w:szCs w:val="20"/>
              </w:rPr>
            </w:pPr>
            <w:r w:rsidRPr="008670DE">
              <w:rPr>
                <w:b/>
                <w:sz w:val="20"/>
                <w:szCs w:val="20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jc w:val="right"/>
              <w:rPr>
                <w:b/>
                <w:sz w:val="20"/>
                <w:szCs w:val="20"/>
              </w:rPr>
            </w:pPr>
            <w:r w:rsidRPr="008670D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jc w:val="right"/>
              <w:rPr>
                <w:b/>
                <w:sz w:val="20"/>
                <w:szCs w:val="20"/>
              </w:rPr>
            </w:pPr>
            <w:r w:rsidRPr="008670DE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9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 w:rsidP="008670DE">
            <w:pPr>
              <w:jc w:val="center"/>
              <w:rPr>
                <w:b/>
                <w:sz w:val="20"/>
                <w:szCs w:val="20"/>
              </w:rPr>
            </w:pPr>
            <w:r w:rsidRPr="008670DE">
              <w:rPr>
                <w:b/>
                <w:sz w:val="20"/>
                <w:szCs w:val="20"/>
              </w:rPr>
              <w:t xml:space="preserve">           100</w:t>
            </w: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b/>
                <w:sz w:val="20"/>
                <w:szCs w:val="20"/>
              </w:rPr>
            </w:pPr>
            <w:r w:rsidRPr="008670DE">
              <w:rPr>
                <w:b/>
                <w:sz w:val="20"/>
                <w:szCs w:val="20"/>
              </w:rPr>
              <w:t>Гордеева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b/>
                <w:sz w:val="20"/>
                <w:szCs w:val="20"/>
              </w:rPr>
            </w:pPr>
            <w:r w:rsidRPr="008670DE">
              <w:rPr>
                <w:b/>
                <w:sz w:val="20"/>
                <w:szCs w:val="20"/>
              </w:rPr>
              <w:t>Ирина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b/>
                <w:sz w:val="20"/>
                <w:szCs w:val="20"/>
              </w:rPr>
            </w:pPr>
            <w:r w:rsidRPr="008670DE">
              <w:rPr>
                <w:b/>
                <w:sz w:val="20"/>
                <w:szCs w:val="20"/>
              </w:rPr>
              <w:t>Владимировна</w:t>
            </w:r>
          </w:p>
        </w:tc>
      </w:tr>
      <w:tr w:rsidR="006B0F2B" w:rsidTr="008670DE">
        <w:trPr>
          <w:trHeight w:val="352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color w:val="000000"/>
                <w:sz w:val="20"/>
                <w:szCs w:val="20"/>
              </w:rPr>
            </w:pPr>
            <w:r w:rsidRPr="008670DE">
              <w:rPr>
                <w:color w:val="000000"/>
                <w:sz w:val="20"/>
                <w:szCs w:val="20"/>
              </w:rPr>
              <w:t>Ембулдин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jc w:val="right"/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9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 w:rsidP="00A225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>Гордеева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>Ирина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6B0F2B" w:rsidTr="008670DE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Егоров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jc w:val="right"/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>28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D803D8" w:rsidRDefault="006B0F2B">
            <w:pPr>
              <w:rPr>
                <w:sz w:val="20"/>
                <w:szCs w:val="20"/>
              </w:rPr>
            </w:pPr>
            <w:r w:rsidRPr="00D803D8">
              <w:rPr>
                <w:sz w:val="20"/>
                <w:szCs w:val="20"/>
              </w:rPr>
              <w:t>участник</w:t>
            </w:r>
          </w:p>
        </w:tc>
        <w:tc>
          <w:tcPr>
            <w:tcW w:w="9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A225D7" w:rsidRDefault="006B0F2B" w:rsidP="00A225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Default="006B0F2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Гордеева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  <w:tr w:rsidR="006B0F2B" w:rsidTr="008670DE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>
            <w:pPr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 xml:space="preserve">Зайцев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>
            <w:pPr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>Даниил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>
            <w:pPr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>Николаевич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>
            <w:pPr>
              <w:jc w:val="right"/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 w:rsidP="00A225D7">
            <w:pPr>
              <w:jc w:val="center"/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 xml:space="preserve">             55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>
            <w:pPr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9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 w:rsidP="00A225D7">
            <w:pPr>
              <w:jc w:val="right"/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>
            <w:pPr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>Гордеева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>
            <w:pPr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>Ирина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B6763F" w:rsidRDefault="006B0F2B">
            <w:pPr>
              <w:rPr>
                <w:b/>
                <w:sz w:val="20"/>
                <w:szCs w:val="20"/>
              </w:rPr>
            </w:pPr>
            <w:r w:rsidRPr="00B6763F">
              <w:rPr>
                <w:b/>
                <w:sz w:val="20"/>
                <w:szCs w:val="20"/>
              </w:rPr>
              <w:t>Владимировна</w:t>
            </w:r>
          </w:p>
        </w:tc>
      </w:tr>
      <w:tr w:rsidR="006B0F2B" w:rsidTr="008670DE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>Шурбина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>Эльза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>Радиславовна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jc w:val="right"/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 w:rsidRPr="008670DE">
              <w:rPr>
                <w:sz w:val="20"/>
                <w:szCs w:val="20"/>
              </w:rPr>
              <w:t>победитель</w:t>
            </w:r>
          </w:p>
        </w:tc>
        <w:tc>
          <w:tcPr>
            <w:tcW w:w="9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Гордеева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6B0F2B" w:rsidRPr="008670DE" w:rsidRDefault="006B0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</w:tr>
    </w:tbl>
    <w:p w:rsidR="006B0F2B" w:rsidRDefault="006B0F2B" w:rsidP="003D2E3C">
      <w:pPr>
        <w:jc w:val="center"/>
      </w:pPr>
    </w:p>
    <w:p w:rsidR="006B0F2B" w:rsidRDefault="006B0F2B" w:rsidP="003D2E3C">
      <w:r>
        <w:t>Итого 5 участников</w:t>
      </w:r>
    </w:p>
    <w:p w:rsidR="006B0F2B" w:rsidRDefault="006B0F2B" w:rsidP="00B6763F">
      <w:pPr>
        <w:jc w:val="center"/>
      </w:pPr>
      <w:r>
        <w:t>Председатель:                         Терентьев Д.В.</w:t>
      </w:r>
    </w:p>
    <w:p w:rsidR="006B0F2B" w:rsidRDefault="006B0F2B" w:rsidP="00B6763F"/>
    <w:p w:rsidR="006B0F2B" w:rsidRDefault="006B0F2B" w:rsidP="00B6763F">
      <w:r>
        <w:t xml:space="preserve">                                                                                   Члены комиссии:                    Хабибуллина Т.Р.</w:t>
      </w:r>
    </w:p>
    <w:p w:rsidR="006B0F2B" w:rsidRDefault="006B0F2B" w:rsidP="00B6763F">
      <w:pPr>
        <w:jc w:val="center"/>
      </w:pPr>
    </w:p>
    <w:p w:rsidR="006B0F2B" w:rsidRDefault="006B0F2B" w:rsidP="00B6763F">
      <w:pPr>
        <w:jc w:val="center"/>
      </w:pPr>
      <w:bookmarkStart w:id="0" w:name="_GoBack"/>
      <w:bookmarkEnd w:id="0"/>
      <w:r>
        <w:t xml:space="preserve">                                                  Тимрякова Л.В.</w:t>
      </w:r>
    </w:p>
    <w:p w:rsidR="006B0F2B" w:rsidRDefault="006B0F2B" w:rsidP="003D2E3C"/>
    <w:sectPr w:rsidR="006B0F2B" w:rsidSect="003D2E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1D4"/>
    <w:rsid w:val="002671D4"/>
    <w:rsid w:val="003D2E3C"/>
    <w:rsid w:val="00553D39"/>
    <w:rsid w:val="005B0431"/>
    <w:rsid w:val="00645CFE"/>
    <w:rsid w:val="006A242E"/>
    <w:rsid w:val="006B0F2B"/>
    <w:rsid w:val="00783DF2"/>
    <w:rsid w:val="00822DD6"/>
    <w:rsid w:val="008670DE"/>
    <w:rsid w:val="00875099"/>
    <w:rsid w:val="00A225D7"/>
    <w:rsid w:val="00B6763F"/>
    <w:rsid w:val="00BC0352"/>
    <w:rsid w:val="00C968F8"/>
    <w:rsid w:val="00CA5701"/>
    <w:rsid w:val="00D80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E3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09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143</Words>
  <Characters>817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Учитель</dc:creator>
  <cp:keywords/>
  <dc:description/>
  <cp:lastModifiedBy>ЗДВР</cp:lastModifiedBy>
  <cp:revision>2</cp:revision>
  <dcterms:created xsi:type="dcterms:W3CDTF">2017-10-19T04:01:00Z</dcterms:created>
  <dcterms:modified xsi:type="dcterms:W3CDTF">2017-10-19T04:01:00Z</dcterms:modified>
</cp:coreProperties>
</file>